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80E67" w14:textId="77777777" w:rsidR="00B24BD2" w:rsidRPr="00E220BF" w:rsidRDefault="002C05E3" w:rsidP="00F24983">
      <w:pPr>
        <w:jc w:val="right"/>
      </w:pPr>
      <w:r w:rsidRPr="00E220BF">
        <w:rPr>
          <w:noProof/>
          <w:lang w:eastAsia="nn-NO"/>
        </w:rPr>
        <w:drawing>
          <wp:inline distT="0" distB="0" distL="0" distR="0" wp14:anchorId="19D5205F" wp14:editId="20479DB4">
            <wp:extent cx="844550" cy="959485"/>
            <wp:effectExtent l="0" t="0" r="0" b="0"/>
            <wp:docPr id="1" name="Bilde 1" descr="Kommunevåpen for Sunnfjord kommu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Kommunevåpen for Sunnfjord kommun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1AB5E" w14:textId="453BCE06" w:rsidR="00BC27C3" w:rsidRDefault="0028511C" w:rsidP="00B80AC9">
      <w:pPr>
        <w:pStyle w:val="Tittel"/>
      </w:pPr>
      <w:r w:rsidRPr="00E220BF">
        <w:t xml:space="preserve">Vedlegg </w:t>
      </w:r>
      <w:r w:rsidR="0027090D">
        <w:t>25</w:t>
      </w:r>
      <w:r w:rsidRPr="00E220BF">
        <w:t xml:space="preserve"> </w:t>
      </w:r>
    </w:p>
    <w:p w14:paraId="0CBAA783" w14:textId="2CC1B5D4" w:rsidR="0028511C" w:rsidRPr="00E220BF" w:rsidRDefault="00C96FFB" w:rsidP="00B80AC9">
      <w:pPr>
        <w:pStyle w:val="Tittel"/>
      </w:pPr>
      <w:r>
        <w:t>Forpliktelseserklæring</w:t>
      </w:r>
    </w:p>
    <w:p w14:paraId="0B71E4CB" w14:textId="77777777" w:rsidR="00005487" w:rsidRPr="00005487" w:rsidRDefault="00005487" w:rsidP="00005487">
      <w:pPr>
        <w:rPr>
          <w:lang w:val="nb-NO"/>
        </w:rPr>
      </w:pPr>
      <w:r w:rsidRPr="00005487">
        <w:rPr>
          <w:b/>
          <w:bCs/>
          <w:lang w:val="nb-NO"/>
        </w:rPr>
        <w:t>Slåtten skule – Hus 4 - Totalentreprise</w:t>
      </w:r>
    </w:p>
    <w:p w14:paraId="2B630009" w14:textId="77777777" w:rsidR="00005487" w:rsidRPr="00005487" w:rsidRDefault="00005487" w:rsidP="00005487">
      <w:pPr>
        <w:rPr>
          <w:lang w:val="nb-NO"/>
        </w:rPr>
      </w:pPr>
    </w:p>
    <w:p w14:paraId="10052D44" w14:textId="77777777" w:rsidR="00005487" w:rsidRPr="00005487" w:rsidRDefault="00005487" w:rsidP="00005487">
      <w:pPr>
        <w:suppressAutoHyphens/>
        <w:spacing w:line="240" w:lineRule="atLeast"/>
        <w:rPr>
          <w:rFonts w:cs="Arial"/>
          <w:b/>
          <w:color w:val="000000"/>
          <w:sz w:val="28"/>
          <w:szCs w:val="28"/>
          <w:lang w:val="nb-NO" w:eastAsia="ar-SA"/>
        </w:rPr>
      </w:pPr>
      <w:r w:rsidRPr="00005487">
        <w:rPr>
          <w:rFonts w:cs="Arial"/>
          <w:b/>
          <w:color w:val="000000"/>
          <w:sz w:val="28"/>
          <w:szCs w:val="28"/>
          <w:lang w:val="nb-NO" w:eastAsia="ar-SA"/>
        </w:rPr>
        <w:t>Prosjektnummer: 170567</w:t>
      </w:r>
    </w:p>
    <w:p w14:paraId="31A654EF" w14:textId="77777777" w:rsidR="00005487" w:rsidRPr="00005487" w:rsidRDefault="00005487" w:rsidP="00005487">
      <w:pPr>
        <w:suppressAutoHyphens/>
        <w:spacing w:line="240" w:lineRule="atLeast"/>
        <w:rPr>
          <w:rFonts w:cs="Arial"/>
          <w:b/>
          <w:color w:val="000000"/>
          <w:sz w:val="28"/>
          <w:szCs w:val="28"/>
          <w:lang w:val="nb-NO" w:eastAsia="ar-SA"/>
        </w:rPr>
      </w:pPr>
      <w:r w:rsidRPr="00005487">
        <w:rPr>
          <w:rFonts w:cs="Arial"/>
          <w:b/>
          <w:color w:val="000000"/>
          <w:sz w:val="28"/>
          <w:szCs w:val="28"/>
          <w:lang w:val="nb-NO" w:eastAsia="ar-SA"/>
        </w:rPr>
        <w:t>Saknr. 26/6545</w:t>
      </w:r>
    </w:p>
    <w:p w14:paraId="6D33B2CE" w14:textId="77777777" w:rsidR="000B2CBE" w:rsidRPr="00005487" w:rsidRDefault="000B2CBE" w:rsidP="000B2CBE">
      <w:pPr>
        <w:rPr>
          <w:lang w:val="nb-NO"/>
        </w:rPr>
      </w:pPr>
    </w:p>
    <w:p w14:paraId="735F6C57" w14:textId="77777777" w:rsidR="000B2CBE" w:rsidRPr="00005487" w:rsidRDefault="000B2CBE" w:rsidP="000B2CBE">
      <w:pPr>
        <w:rPr>
          <w:lang w:val="nb-NO"/>
        </w:rPr>
      </w:pPr>
    </w:p>
    <w:p w14:paraId="2ECC27D6" w14:textId="77777777" w:rsidR="001437B4" w:rsidRPr="00005487" w:rsidRDefault="001437B4" w:rsidP="000B2CBE">
      <w:pPr>
        <w:rPr>
          <w:lang w:val="nb-NO"/>
        </w:rPr>
      </w:pPr>
    </w:p>
    <w:p w14:paraId="1BA63032" w14:textId="77777777" w:rsidR="00B80AC9" w:rsidRPr="00005487" w:rsidRDefault="00B80AC9" w:rsidP="000B2CBE">
      <w:pPr>
        <w:rPr>
          <w:lang w:val="nb-NO"/>
        </w:rPr>
      </w:pPr>
    </w:p>
    <w:p w14:paraId="29678E56" w14:textId="77777777" w:rsidR="00B80AC9" w:rsidRPr="00005487" w:rsidRDefault="00B80AC9" w:rsidP="000B2CBE">
      <w:pPr>
        <w:rPr>
          <w:lang w:val="nb-NO"/>
        </w:rPr>
      </w:pPr>
    </w:p>
    <w:p w14:paraId="69211BAD" w14:textId="77777777" w:rsidR="001437B4" w:rsidRPr="00005487" w:rsidRDefault="001437B4" w:rsidP="000B2CBE">
      <w:pPr>
        <w:rPr>
          <w:lang w:val="nb-NO"/>
        </w:rPr>
      </w:pPr>
    </w:p>
    <w:p w14:paraId="362F9B02" w14:textId="77777777" w:rsidR="000B2CBE" w:rsidRPr="00005487" w:rsidRDefault="000B2CBE" w:rsidP="000B2CBE">
      <w:pPr>
        <w:rPr>
          <w:lang w:val="nb-NO"/>
        </w:rPr>
      </w:pPr>
    </w:p>
    <w:p w14:paraId="5B5A696D" w14:textId="77777777" w:rsidR="000B2CBE" w:rsidRPr="00005487" w:rsidRDefault="00BF52F7" w:rsidP="000B2CBE">
      <w:pPr>
        <w:rPr>
          <w:lang w:val="nb-NO"/>
        </w:rPr>
      </w:pPr>
      <w:r w:rsidRPr="00E220BF">
        <w:rPr>
          <w:noProof/>
          <w:lang w:eastAsia="nn-NO"/>
        </w:rPr>
        <w:drawing>
          <wp:anchor distT="0" distB="0" distL="114300" distR="114300" simplePos="0" relativeHeight="251658240" behindDoc="1" locked="0" layoutInCell="1" allowOverlap="1" wp14:anchorId="7679B6EA" wp14:editId="366B1583">
            <wp:simplePos x="0" y="0"/>
            <wp:positionH relativeFrom="column">
              <wp:posOffset>-662305</wp:posOffset>
            </wp:positionH>
            <wp:positionV relativeFrom="page">
              <wp:posOffset>4883785</wp:posOffset>
            </wp:positionV>
            <wp:extent cx="7112635" cy="4725670"/>
            <wp:effectExtent l="0" t="0" r="0" b="0"/>
            <wp:wrapNone/>
            <wp:docPr id="2" name="Bild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635" cy="4725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8B624D" w14:textId="77777777" w:rsidR="000B2CBE" w:rsidRPr="00005487" w:rsidRDefault="000B2CBE" w:rsidP="000B2CBE">
      <w:pPr>
        <w:rPr>
          <w:lang w:val="nb-NO"/>
        </w:rPr>
      </w:pPr>
    </w:p>
    <w:p w14:paraId="1C46E670" w14:textId="77777777" w:rsidR="000B2CBE" w:rsidRPr="00005487" w:rsidRDefault="000B2CBE" w:rsidP="000B2CBE">
      <w:pPr>
        <w:rPr>
          <w:lang w:val="nb-NO"/>
        </w:rPr>
      </w:pPr>
    </w:p>
    <w:p w14:paraId="67030E95" w14:textId="77777777" w:rsidR="005F06C9" w:rsidRPr="00005487" w:rsidRDefault="005F06C9" w:rsidP="00B24BD2">
      <w:pPr>
        <w:rPr>
          <w:lang w:val="nb-NO"/>
        </w:rPr>
      </w:pPr>
    </w:p>
    <w:p w14:paraId="7B53574C" w14:textId="77777777" w:rsidR="005F06C9" w:rsidRPr="00005487" w:rsidRDefault="005F06C9" w:rsidP="00B24BD2">
      <w:pPr>
        <w:rPr>
          <w:lang w:val="nb-NO"/>
        </w:rPr>
      </w:pPr>
    </w:p>
    <w:p w14:paraId="4748F166" w14:textId="77777777" w:rsidR="005F06C9" w:rsidRPr="00005487" w:rsidRDefault="005F06C9" w:rsidP="00B24BD2">
      <w:pPr>
        <w:rPr>
          <w:lang w:val="nb-NO"/>
        </w:rPr>
      </w:pPr>
    </w:p>
    <w:p w14:paraId="5461BA62" w14:textId="77777777" w:rsidR="005F06C9" w:rsidRPr="00005487" w:rsidRDefault="005F06C9" w:rsidP="00B24BD2">
      <w:pPr>
        <w:rPr>
          <w:lang w:val="nb-NO"/>
        </w:rPr>
      </w:pPr>
    </w:p>
    <w:p w14:paraId="443823C2" w14:textId="77777777" w:rsidR="005F06C9" w:rsidRPr="00005487" w:rsidRDefault="005F06C9" w:rsidP="00B24BD2">
      <w:pPr>
        <w:rPr>
          <w:lang w:val="nb-NO"/>
        </w:rPr>
      </w:pPr>
    </w:p>
    <w:p w14:paraId="38C0A15E" w14:textId="77777777" w:rsidR="005F06C9" w:rsidRPr="00005487" w:rsidRDefault="005F06C9" w:rsidP="00B24BD2">
      <w:pPr>
        <w:rPr>
          <w:lang w:val="nb-NO"/>
        </w:rPr>
      </w:pPr>
    </w:p>
    <w:p w14:paraId="50FB6F76" w14:textId="77777777" w:rsidR="005F06C9" w:rsidRPr="00005487" w:rsidRDefault="005F06C9" w:rsidP="00B24BD2">
      <w:pPr>
        <w:rPr>
          <w:lang w:val="nb-NO"/>
        </w:rPr>
      </w:pPr>
    </w:p>
    <w:p w14:paraId="58EFD350" w14:textId="77777777" w:rsidR="005F06C9" w:rsidRPr="00005487" w:rsidRDefault="005F06C9" w:rsidP="00B24BD2">
      <w:pPr>
        <w:rPr>
          <w:lang w:val="nb-NO"/>
        </w:rPr>
      </w:pPr>
    </w:p>
    <w:p w14:paraId="038A8EEA" w14:textId="77777777" w:rsidR="005F06C9" w:rsidRPr="00005487" w:rsidRDefault="005F06C9" w:rsidP="00B24BD2">
      <w:pPr>
        <w:rPr>
          <w:lang w:val="nb-NO"/>
        </w:rPr>
      </w:pPr>
    </w:p>
    <w:p w14:paraId="75995B3B" w14:textId="77777777" w:rsidR="005F06C9" w:rsidRPr="00005487" w:rsidRDefault="005F06C9" w:rsidP="00B24BD2">
      <w:pPr>
        <w:rPr>
          <w:lang w:val="nb-NO"/>
        </w:rPr>
      </w:pPr>
    </w:p>
    <w:p w14:paraId="59C9337E" w14:textId="642BC4BA" w:rsidR="00062701" w:rsidRPr="00005487" w:rsidRDefault="00C96FFB" w:rsidP="00005487">
      <w:pPr>
        <w:pStyle w:val="Overskrift1"/>
        <w:numPr>
          <w:ilvl w:val="0"/>
          <w:numId w:val="0"/>
        </w:numPr>
        <w:rPr>
          <w:lang w:val="nb-NO"/>
        </w:rPr>
      </w:pPr>
      <w:r w:rsidRPr="00005487">
        <w:rPr>
          <w:lang w:val="nb-NO"/>
        </w:rPr>
        <w:lastRenderedPageBreak/>
        <w:t>Forpliktelseserklæring</w:t>
      </w:r>
    </w:p>
    <w:p w14:paraId="5A8A5E91" w14:textId="77777777" w:rsidR="00651114" w:rsidRPr="00BF2B71" w:rsidRDefault="00651114" w:rsidP="00651114">
      <w:pPr>
        <w:spacing w:after="240"/>
        <w:rPr>
          <w:rStyle w:val="normaltextrun"/>
          <w:rFonts w:cs="Arial"/>
          <w:color w:val="000000"/>
          <w:sz w:val="22"/>
          <w:shd w:val="clear" w:color="auto" w:fill="FFFFFF"/>
        </w:rPr>
      </w:pPr>
      <w:r w:rsidRPr="083F6B92">
        <w:rPr>
          <w:rStyle w:val="normaltextrun"/>
          <w:rFonts w:cs="Arial"/>
          <w:color w:val="000000"/>
          <w:sz w:val="22"/>
          <w:shd w:val="clear" w:color="auto" w:fill="FFFFFF"/>
        </w:rPr>
        <w:t xml:space="preserve">Erklæringa gis av den verksemda som leverandøren støtter seg på for å oppfylle eit eller fleire kvalifikasjonskrav. </w:t>
      </w:r>
    </w:p>
    <w:p w14:paraId="095AC0E3" w14:textId="77777777" w:rsidR="00651114" w:rsidRDefault="00651114" w:rsidP="00651114">
      <w:pPr>
        <w:spacing w:after="360"/>
        <w:jc w:val="both"/>
        <w:rPr>
          <w:rStyle w:val="normaltextrun"/>
          <w:rFonts w:cs="Arial"/>
          <w:color w:val="000000"/>
          <w:sz w:val="22"/>
          <w:shd w:val="clear" w:color="auto" w:fill="FFFFFF"/>
        </w:rPr>
      </w:pPr>
      <w:r w:rsidRPr="083F6B92">
        <w:rPr>
          <w:rFonts w:eastAsiaTheme="majorEastAsia" w:cs="Arial"/>
          <w:sz w:val="22"/>
        </w:rPr>
        <w:t xml:space="preserve">Malen fyllast ut, </w:t>
      </w:r>
      <w:r w:rsidRPr="083F6B92">
        <w:rPr>
          <w:rStyle w:val="normaltextrun"/>
          <w:rFonts w:cs="Arial"/>
          <w:color w:val="000000"/>
          <w:sz w:val="22"/>
          <w:shd w:val="clear" w:color="auto" w:fill="FFFFFF"/>
        </w:rPr>
        <w:t xml:space="preserve">signerast av en person som har </w:t>
      </w:r>
      <w:r w:rsidRPr="083F6B92">
        <w:rPr>
          <w:rStyle w:val="normaltextrun"/>
          <w:rFonts w:cs="Arial"/>
          <w:b/>
          <w:bCs/>
          <w:color w:val="000000"/>
          <w:sz w:val="22"/>
          <w:shd w:val="clear" w:color="auto" w:fill="FFFFFF"/>
        </w:rPr>
        <w:t>fullmakt til å pådra verksemda forpliktingar</w:t>
      </w:r>
      <w:r w:rsidRPr="083F6B92">
        <w:rPr>
          <w:rStyle w:val="normaltextrun"/>
          <w:rFonts w:cs="Arial"/>
          <w:color w:val="000000"/>
          <w:sz w:val="22"/>
          <w:shd w:val="clear" w:color="auto" w:fill="FFFFFF"/>
        </w:rPr>
        <w:t xml:space="preserve"> og gis saman med tilbodet.</w:t>
      </w:r>
    </w:p>
    <w:p w14:paraId="79A680A1" w14:textId="77777777" w:rsidR="00651114" w:rsidRPr="00A4707B" w:rsidRDefault="00651114" w:rsidP="00651114">
      <w:pPr>
        <w:spacing w:after="360"/>
        <w:jc w:val="center"/>
        <w:rPr>
          <w:rFonts w:cs="Arial"/>
          <w:lang w:val="nb-NO"/>
        </w:rPr>
      </w:pPr>
      <w:r w:rsidRPr="00A4707B">
        <w:rPr>
          <w:rFonts w:cs="Arial"/>
          <w:lang w:val="nb-NO"/>
        </w:rPr>
        <w:t>****</w:t>
      </w:r>
    </w:p>
    <w:p w14:paraId="03A19B3A" w14:textId="77777777" w:rsidR="00651114" w:rsidRPr="00A4707B" w:rsidRDefault="00651114" w:rsidP="00651114">
      <w:pPr>
        <w:spacing w:after="240"/>
        <w:rPr>
          <w:rFonts w:cs="Arial"/>
          <w:b/>
          <w:bCs/>
          <w:sz w:val="22"/>
          <w:lang w:val="nb-NO"/>
        </w:rPr>
      </w:pPr>
      <w:r w:rsidRPr="00A4707B">
        <w:rPr>
          <w:rFonts w:cs="Arial"/>
          <w:b/>
          <w:bCs/>
          <w:sz w:val="22"/>
          <w:lang w:val="nb-NO"/>
        </w:rPr>
        <w:t>Denne erklæringa er gitt av:</w:t>
      </w: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28"/>
        <w:gridCol w:w="2029"/>
        <w:gridCol w:w="2029"/>
      </w:tblGrid>
      <w:tr w:rsidR="00651114" w:rsidRPr="007F2042" w14:paraId="578C9C09" w14:textId="77777777" w:rsidTr="00170D38">
        <w:trPr>
          <w:trHeight w:val="397"/>
        </w:trPr>
        <w:tc>
          <w:tcPr>
            <w:tcW w:w="2835" w:type="dxa"/>
            <w:vAlign w:val="center"/>
          </w:tcPr>
          <w:p w14:paraId="69CCA190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  <w:r w:rsidRPr="083F6B92">
              <w:rPr>
                <w:rFonts w:cs="Arial"/>
                <w:sz w:val="22"/>
              </w:rPr>
              <w:t>Firma:</w:t>
            </w:r>
          </w:p>
        </w:tc>
        <w:tc>
          <w:tcPr>
            <w:tcW w:w="6290" w:type="dxa"/>
            <w:gridSpan w:val="3"/>
            <w:vAlign w:val="center"/>
          </w:tcPr>
          <w:p w14:paraId="6A5EF291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</w:p>
        </w:tc>
      </w:tr>
      <w:tr w:rsidR="00651114" w:rsidRPr="007F2042" w14:paraId="59024411" w14:textId="77777777" w:rsidTr="00170D38">
        <w:trPr>
          <w:trHeight w:val="397"/>
        </w:trPr>
        <w:tc>
          <w:tcPr>
            <w:tcW w:w="2835" w:type="dxa"/>
            <w:vAlign w:val="center"/>
          </w:tcPr>
          <w:p w14:paraId="484AECAC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  <w:r w:rsidRPr="083F6B92">
              <w:rPr>
                <w:rFonts w:cs="Arial"/>
                <w:sz w:val="22"/>
              </w:rPr>
              <w:t>Organisasjonsnummer:</w:t>
            </w:r>
          </w:p>
        </w:tc>
        <w:tc>
          <w:tcPr>
            <w:tcW w:w="6290" w:type="dxa"/>
            <w:gridSpan w:val="3"/>
            <w:vAlign w:val="center"/>
          </w:tcPr>
          <w:p w14:paraId="7D664F6F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</w:p>
        </w:tc>
      </w:tr>
      <w:tr w:rsidR="00651114" w:rsidRPr="007F2042" w14:paraId="146733C7" w14:textId="77777777" w:rsidTr="00170D38">
        <w:trPr>
          <w:trHeight w:val="397"/>
        </w:trPr>
        <w:tc>
          <w:tcPr>
            <w:tcW w:w="2835" w:type="dxa"/>
            <w:vAlign w:val="center"/>
          </w:tcPr>
          <w:p w14:paraId="46FA2BFF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  <w:r w:rsidRPr="083F6B92">
              <w:rPr>
                <w:rFonts w:cs="Arial"/>
                <w:sz w:val="22"/>
              </w:rPr>
              <w:t>Postadresse:</w:t>
            </w:r>
          </w:p>
        </w:tc>
        <w:tc>
          <w:tcPr>
            <w:tcW w:w="6290" w:type="dxa"/>
            <w:gridSpan w:val="3"/>
            <w:vAlign w:val="center"/>
          </w:tcPr>
          <w:p w14:paraId="0676BE17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</w:p>
        </w:tc>
      </w:tr>
      <w:tr w:rsidR="00651114" w:rsidRPr="007F2042" w14:paraId="5097B441" w14:textId="77777777" w:rsidTr="00170D38">
        <w:trPr>
          <w:trHeight w:val="397"/>
        </w:trPr>
        <w:tc>
          <w:tcPr>
            <w:tcW w:w="2835" w:type="dxa"/>
            <w:vAlign w:val="center"/>
          </w:tcPr>
          <w:p w14:paraId="563A0E57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  <w:r w:rsidRPr="083F6B92">
              <w:rPr>
                <w:rFonts w:cs="Arial"/>
                <w:sz w:val="22"/>
              </w:rPr>
              <w:t>Besøksadresse:</w:t>
            </w:r>
          </w:p>
        </w:tc>
        <w:tc>
          <w:tcPr>
            <w:tcW w:w="6290" w:type="dxa"/>
            <w:gridSpan w:val="3"/>
            <w:vAlign w:val="center"/>
          </w:tcPr>
          <w:p w14:paraId="0C451087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</w:p>
        </w:tc>
      </w:tr>
      <w:tr w:rsidR="00651114" w:rsidRPr="007F2042" w14:paraId="6E6D3419" w14:textId="77777777" w:rsidTr="00170D38">
        <w:trPr>
          <w:trHeight w:val="397"/>
        </w:trPr>
        <w:tc>
          <w:tcPr>
            <w:tcW w:w="2835" w:type="dxa"/>
            <w:vAlign w:val="center"/>
          </w:tcPr>
          <w:p w14:paraId="66EAF7B4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  <w:r w:rsidRPr="083F6B92">
              <w:rPr>
                <w:rFonts w:cs="Arial"/>
                <w:sz w:val="22"/>
              </w:rPr>
              <w:t>Telefonnummer:</w:t>
            </w:r>
          </w:p>
        </w:tc>
        <w:tc>
          <w:tcPr>
            <w:tcW w:w="2096" w:type="dxa"/>
            <w:vAlign w:val="center"/>
          </w:tcPr>
          <w:p w14:paraId="5F2DA947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</w:p>
        </w:tc>
        <w:tc>
          <w:tcPr>
            <w:tcW w:w="2097" w:type="dxa"/>
            <w:vAlign w:val="center"/>
          </w:tcPr>
          <w:p w14:paraId="75C3F06A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</w:p>
        </w:tc>
        <w:tc>
          <w:tcPr>
            <w:tcW w:w="2097" w:type="dxa"/>
            <w:vAlign w:val="center"/>
          </w:tcPr>
          <w:p w14:paraId="78EB1AB9" w14:textId="77777777" w:rsidR="00651114" w:rsidRPr="007F2042" w:rsidRDefault="00651114" w:rsidP="00170D38">
            <w:pPr>
              <w:rPr>
                <w:rFonts w:cs="Arial"/>
                <w:sz w:val="22"/>
              </w:rPr>
            </w:pPr>
          </w:p>
        </w:tc>
      </w:tr>
    </w:tbl>
    <w:p w14:paraId="6E749DE3" w14:textId="77777777" w:rsidR="00651114" w:rsidRPr="007F2042" w:rsidRDefault="00651114" w:rsidP="00651114">
      <w:pPr>
        <w:rPr>
          <w:rFonts w:cs="Arial"/>
          <w:b/>
          <w:bCs/>
          <w:sz w:val="22"/>
        </w:rPr>
      </w:pPr>
    </w:p>
    <w:p w14:paraId="0ADA0295" w14:textId="1ADF257C" w:rsidR="00651114" w:rsidRPr="007F2042" w:rsidRDefault="00651114" w:rsidP="00651114">
      <w:pPr>
        <w:pStyle w:val="Contractstyle"/>
        <w:ind w:left="0"/>
        <w:rPr>
          <w:rFonts w:ascii="Arial" w:hAnsi="Arial" w:cs="Arial"/>
          <w:lang w:val="nn-NO"/>
        </w:rPr>
      </w:pPr>
      <w:r w:rsidRPr="083F6B92">
        <w:rPr>
          <w:rFonts w:ascii="Arial" w:hAnsi="Arial" w:cs="Arial"/>
          <w:lang w:val="nn-NO"/>
        </w:rPr>
        <w:t xml:space="preserve">Det </w:t>
      </w:r>
      <w:r w:rsidR="004F5E55" w:rsidRPr="083F6B92">
        <w:rPr>
          <w:rFonts w:ascii="Arial" w:hAnsi="Arial" w:cs="Arial"/>
          <w:lang w:val="nn-NO"/>
        </w:rPr>
        <w:t>stadfestast</w:t>
      </w:r>
      <w:r w:rsidRPr="083F6B92">
        <w:rPr>
          <w:rFonts w:ascii="Arial" w:hAnsi="Arial" w:cs="Arial"/>
          <w:lang w:val="nn-NO"/>
        </w:rPr>
        <w:t xml:space="preserve"> at </w:t>
      </w:r>
      <w:r w:rsidRPr="083F6B92">
        <w:rPr>
          <w:rFonts w:ascii="Arial" w:hAnsi="Arial" w:cs="Arial"/>
          <w:highlight w:val="yellow"/>
          <w:lang w:val="nn-NO"/>
        </w:rPr>
        <w:t>&lt;FIRMA&gt;</w:t>
      </w:r>
      <w:r w:rsidRPr="083F6B92">
        <w:rPr>
          <w:rFonts w:ascii="Arial" w:hAnsi="Arial" w:cs="Arial"/>
          <w:lang w:val="nn-NO"/>
        </w:rPr>
        <w:t xml:space="preserve"> forpliktar seg til å stille naudsynte ressursar til disposisjon for </w:t>
      </w:r>
      <w:r w:rsidRPr="083F6B92">
        <w:rPr>
          <w:rFonts w:ascii="Arial" w:hAnsi="Arial" w:cs="Arial"/>
          <w:highlight w:val="yellow"/>
          <w:lang w:val="nn-NO"/>
        </w:rPr>
        <w:t>&lt;HOVEDLEVERANDØR&gt;</w:t>
      </w:r>
      <w:r w:rsidRPr="083F6B92">
        <w:rPr>
          <w:rFonts w:ascii="Arial" w:hAnsi="Arial" w:cs="Arial"/>
          <w:lang w:val="nn-NO"/>
        </w:rPr>
        <w:t xml:space="preserve"> i det omfang det er nødvendig for å oppfylle </w:t>
      </w:r>
      <w:r w:rsidRPr="083F6B92">
        <w:rPr>
          <w:rFonts w:ascii="Arial" w:hAnsi="Arial" w:cs="Arial"/>
          <w:highlight w:val="yellow"/>
          <w:lang w:val="nn-NO"/>
        </w:rPr>
        <w:t>&lt;HOVEDLEVERANDØREN&gt;</w:t>
      </w:r>
      <w:r w:rsidRPr="083F6B92">
        <w:rPr>
          <w:rFonts w:ascii="Arial" w:hAnsi="Arial" w:cs="Arial"/>
          <w:lang w:val="nn-NO"/>
        </w:rPr>
        <w:t>s kontraktsforplikt</w:t>
      </w:r>
      <w:r w:rsidR="00396149">
        <w:rPr>
          <w:rFonts w:ascii="Arial" w:hAnsi="Arial" w:cs="Arial"/>
          <w:lang w:val="nn-NO"/>
        </w:rPr>
        <w:t>ingar</w:t>
      </w:r>
      <w:r w:rsidRPr="083F6B92">
        <w:rPr>
          <w:rFonts w:ascii="Arial" w:hAnsi="Arial" w:cs="Arial"/>
          <w:lang w:val="nn-NO"/>
        </w:rPr>
        <w:t xml:space="preserve"> ved tildeling av kontrakt i konkurrans</w:t>
      </w:r>
      <w:r w:rsidR="007C29F2">
        <w:rPr>
          <w:rFonts w:ascii="Arial" w:hAnsi="Arial" w:cs="Arial"/>
          <w:lang w:val="nn-NO"/>
        </w:rPr>
        <w:t>en</w:t>
      </w:r>
      <w:r w:rsidRPr="083F6B92">
        <w:rPr>
          <w:rFonts w:ascii="Arial" w:hAnsi="Arial" w:cs="Arial"/>
          <w:lang w:val="nn-NO"/>
        </w:rPr>
        <w:t>.</w:t>
      </w:r>
    </w:p>
    <w:p w14:paraId="441AE196" w14:textId="056D52E2" w:rsidR="0078705C" w:rsidRDefault="00651114" w:rsidP="001113AC">
      <w:pPr>
        <w:spacing w:before="240" w:after="240"/>
        <w:rPr>
          <w:rFonts w:asciiTheme="majorHAnsi" w:hAnsiTheme="majorHAnsi" w:cstheme="majorHAnsi"/>
          <w:sz w:val="22"/>
        </w:rPr>
      </w:pPr>
      <w:r w:rsidRPr="083F6B92">
        <w:rPr>
          <w:rFonts w:cs="Arial"/>
          <w:sz w:val="22"/>
        </w:rPr>
        <w:t>Støtt</w:t>
      </w:r>
      <w:r w:rsidR="00396149">
        <w:rPr>
          <w:rFonts w:cs="Arial"/>
          <w:sz w:val="22"/>
        </w:rPr>
        <w:t>a</w:t>
      </w:r>
      <w:r w:rsidRPr="083F6B92">
        <w:rPr>
          <w:rFonts w:cs="Arial"/>
          <w:sz w:val="22"/>
        </w:rPr>
        <w:t xml:space="preserve"> gjelder</w:t>
      </w:r>
      <w:r w:rsidR="0078705C" w:rsidRPr="00B42FE5">
        <w:rPr>
          <w:rFonts w:ascii="Calibri" w:hAnsi="Calibri"/>
          <w:color w:val="005850" w:themeColor="text2"/>
          <w:szCs w:val="20"/>
        </w:rPr>
        <w:t xml:space="preserve"> </w:t>
      </w:r>
      <w:r w:rsidR="0078705C" w:rsidRPr="001113AC">
        <w:rPr>
          <w:rFonts w:asciiTheme="majorHAnsi" w:hAnsiTheme="majorHAnsi" w:cstheme="majorHAnsi"/>
          <w:sz w:val="22"/>
        </w:rPr>
        <w:t>leverandørens finansielle og økonomiske kapasitet</w:t>
      </w:r>
      <w:r w:rsidR="004A7BD4">
        <w:rPr>
          <w:rFonts w:asciiTheme="majorHAnsi" w:hAnsiTheme="majorHAnsi" w:cstheme="majorHAnsi"/>
          <w:sz w:val="22"/>
        </w:rPr>
        <w:t xml:space="preserve"> (kryss av)</w:t>
      </w:r>
      <w:r w:rsidR="004D2DBA">
        <w:rPr>
          <w:rFonts w:asciiTheme="majorHAnsi" w:hAnsiTheme="majorHAnsi" w:cstheme="majorHAnsi"/>
          <w:sz w:val="22"/>
        </w:rPr>
        <w:t>: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312"/>
      </w:tblGrid>
      <w:tr w:rsidR="00B93C00" w14:paraId="301CA7A9" w14:textId="77777777" w:rsidTr="00B93C00">
        <w:tc>
          <w:tcPr>
            <w:tcW w:w="704" w:type="dxa"/>
          </w:tcPr>
          <w:p w14:paraId="32E9777A" w14:textId="7ECCFC62" w:rsidR="00B93C00" w:rsidRDefault="0065068C" w:rsidP="001113AC">
            <w:pPr>
              <w:spacing w:before="240" w:after="240"/>
              <w:rPr>
                <w:rFonts w:asciiTheme="majorHAnsi" w:hAnsiTheme="majorHAnsi" w:cstheme="majorHAnsi"/>
                <w:sz w:val="22"/>
              </w:rPr>
            </w:pPr>
            <w:sdt>
              <w:sdtPr>
                <w:rPr>
                  <w:rFonts w:asciiTheme="majorHAnsi" w:hAnsiTheme="majorHAnsi" w:cstheme="majorHAnsi"/>
                  <w:sz w:val="22"/>
                </w:rPr>
                <w:id w:val="1897853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C00">
                  <w:rPr>
                    <w:rFonts w:ascii="MS Gothic" w:eastAsia="MS Gothic" w:hAnsi="MS Gothic" w:cstheme="majorHAnsi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312" w:type="dxa"/>
          </w:tcPr>
          <w:p w14:paraId="6F773886" w14:textId="77777777" w:rsidR="003E4661" w:rsidRPr="0027090D" w:rsidRDefault="003E4661" w:rsidP="00B93C00">
            <w:pPr>
              <w:rPr>
                <w:rFonts w:asciiTheme="majorHAnsi" w:hAnsiTheme="majorHAnsi" w:cstheme="majorHAnsi"/>
                <w:sz w:val="22"/>
                <w:lang w:val="nb-NO"/>
              </w:rPr>
            </w:pPr>
          </w:p>
          <w:p w14:paraId="419945EF" w14:textId="78ABBCCF" w:rsidR="00B93C00" w:rsidRDefault="00B93C00" w:rsidP="00B93C00">
            <w:pPr>
              <w:rPr>
                <w:rFonts w:asciiTheme="majorHAnsi" w:hAnsiTheme="majorHAnsi" w:cstheme="majorHAnsi"/>
                <w:sz w:val="22"/>
              </w:rPr>
            </w:pPr>
            <w:r w:rsidRPr="0027090D">
              <w:rPr>
                <w:rFonts w:asciiTheme="majorHAnsi" w:hAnsiTheme="majorHAnsi" w:cstheme="majorHAnsi"/>
                <w:sz w:val="22"/>
                <w:lang w:val="nb-NO"/>
              </w:rPr>
              <w:t xml:space="preserve">Ved undertegning av forpliktelseserklæringen bekrefter underleverandøren å være solidarisk ansvarlig for utførelsen av kontrakten, jf. </w:t>
            </w:r>
            <w:r w:rsidRPr="001113AC">
              <w:rPr>
                <w:rFonts w:asciiTheme="majorHAnsi" w:hAnsiTheme="majorHAnsi" w:cstheme="majorHAnsi"/>
                <w:sz w:val="22"/>
              </w:rPr>
              <w:t xml:space="preserve">§ 16-10 (4). </w:t>
            </w:r>
          </w:p>
        </w:tc>
      </w:tr>
      <w:tr w:rsidR="00B93C00" w14:paraId="522BD8B3" w14:textId="77777777" w:rsidTr="003E4661">
        <w:trPr>
          <w:trHeight w:val="413"/>
        </w:trPr>
        <w:sdt>
          <w:sdtPr>
            <w:rPr>
              <w:rFonts w:ascii="MS Gothic" w:eastAsia="MS Gothic" w:hAnsi="MS Gothic" w:cstheme="majorHAnsi" w:hint="eastAsia"/>
              <w:sz w:val="22"/>
            </w:rPr>
            <w:id w:val="-1347176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47257534" w14:textId="4FF58D9F" w:rsidR="00B93C00" w:rsidRDefault="00B93C00" w:rsidP="001113AC">
                <w:pPr>
                  <w:spacing w:before="240" w:after="240"/>
                  <w:rPr>
                    <w:rFonts w:ascii="MS Gothic" w:eastAsia="MS Gothic" w:hAnsi="MS Gothic" w:cstheme="majorHAnsi"/>
                    <w:sz w:val="22"/>
                  </w:rPr>
                </w:pPr>
                <w:r>
                  <w:rPr>
                    <w:rFonts w:ascii="MS Gothic" w:eastAsia="MS Gothic" w:hAnsi="MS Gothic" w:cstheme="majorHAnsi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8312" w:type="dxa"/>
          </w:tcPr>
          <w:p w14:paraId="59504D20" w14:textId="77777777" w:rsidR="003E4661" w:rsidRDefault="003E4661" w:rsidP="00B93C00">
            <w:pPr>
              <w:rPr>
                <w:rFonts w:asciiTheme="majorHAnsi" w:hAnsiTheme="majorHAnsi" w:cstheme="majorHAnsi"/>
                <w:sz w:val="22"/>
              </w:rPr>
            </w:pPr>
          </w:p>
          <w:p w14:paraId="030E2EF3" w14:textId="697219AF" w:rsidR="00B93C00" w:rsidRPr="001113AC" w:rsidRDefault="00B93C00" w:rsidP="00B93C00">
            <w:pPr>
              <w:rPr>
                <w:rFonts w:asciiTheme="majorHAnsi" w:hAnsiTheme="majorHAnsi" w:cstheme="majorHAnsi"/>
                <w:sz w:val="22"/>
              </w:rPr>
            </w:pPr>
            <w:r w:rsidRPr="004A7BD4">
              <w:rPr>
                <w:rFonts w:asciiTheme="majorHAnsi" w:hAnsiTheme="majorHAnsi" w:cstheme="majorHAnsi"/>
                <w:sz w:val="22"/>
              </w:rPr>
              <w:t>Sjølvskuldnargaranti frå støtte verksemd følger vedlagt.</w:t>
            </w:r>
          </w:p>
        </w:tc>
      </w:tr>
    </w:tbl>
    <w:p w14:paraId="53E1A939" w14:textId="77777777" w:rsidR="00B93C00" w:rsidRPr="001113AC" w:rsidRDefault="00B93C00" w:rsidP="001113AC">
      <w:pPr>
        <w:spacing w:before="240" w:after="240"/>
        <w:rPr>
          <w:rFonts w:asciiTheme="majorHAnsi" w:hAnsiTheme="majorHAnsi" w:cstheme="majorHAnsi"/>
          <w:sz w:val="22"/>
        </w:rPr>
      </w:pPr>
    </w:p>
    <w:p w14:paraId="2678EE8A" w14:textId="77777777" w:rsidR="0028511C" w:rsidRPr="00E220BF" w:rsidRDefault="0028511C" w:rsidP="0028511C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1524"/>
        <w:gridCol w:w="5483"/>
      </w:tblGrid>
      <w:tr w:rsidR="0028511C" w:rsidRPr="00E220BF" w14:paraId="3773CC2D" w14:textId="77777777" w:rsidTr="00062701">
        <w:trPr>
          <w:trHeight w:val="425"/>
        </w:trPr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3E746" w14:textId="77777777" w:rsidR="0028511C" w:rsidRPr="00E220BF" w:rsidRDefault="0028511C"/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C1250" w14:textId="77777777" w:rsidR="0028511C" w:rsidRPr="00E220BF" w:rsidRDefault="0028511C"/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77583" w14:textId="77777777" w:rsidR="0028511C" w:rsidRPr="00E220BF" w:rsidRDefault="0028511C"/>
        </w:tc>
      </w:tr>
      <w:tr w:rsidR="0028511C" w:rsidRPr="00E220BF" w14:paraId="78BABCBD" w14:textId="77777777" w:rsidTr="00062701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6CACEA" w14:textId="2AF70C3D" w:rsidR="0028511C" w:rsidRPr="00E220BF" w:rsidRDefault="0028511C">
            <w:r w:rsidRPr="00E220BF">
              <w:t>St</w:t>
            </w:r>
            <w:r w:rsidR="002B55F0">
              <w:t>a</w:t>
            </w:r>
            <w:r w:rsidRPr="00E220BF">
              <w:t>d og dato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27F79B" w14:textId="77777777" w:rsidR="0028511C" w:rsidRDefault="0028511C"/>
          <w:p w14:paraId="143293A8" w14:textId="77777777" w:rsidR="00651114" w:rsidRPr="00E220BF" w:rsidRDefault="00651114"/>
        </w:tc>
        <w:tc>
          <w:tcPr>
            <w:tcW w:w="548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357573D" w14:textId="6EF0E1DA" w:rsidR="0028511C" w:rsidRPr="00E220BF" w:rsidRDefault="00062701">
            <w:r>
              <w:t xml:space="preserve">                                     </w:t>
            </w:r>
            <w:r w:rsidR="0028511C" w:rsidRPr="00E220BF">
              <w:t>Signatur</w:t>
            </w:r>
          </w:p>
        </w:tc>
      </w:tr>
      <w:tr w:rsidR="00651114" w:rsidRPr="00E220BF" w14:paraId="13C01A86" w14:textId="77777777" w:rsidTr="00651114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835FC7" w14:textId="77777777" w:rsidR="00651114" w:rsidRPr="00E220BF" w:rsidRDefault="00651114" w:rsidP="00170D38"/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FE14C2" w14:textId="77777777" w:rsidR="00651114" w:rsidRPr="00E220BF" w:rsidRDefault="00651114" w:rsidP="00170D38"/>
        </w:tc>
        <w:tc>
          <w:tcPr>
            <w:tcW w:w="548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06F2A8D" w14:textId="77777777" w:rsidR="00651114" w:rsidRPr="00E220BF" w:rsidRDefault="00651114" w:rsidP="00170D38"/>
        </w:tc>
      </w:tr>
      <w:tr w:rsidR="00651114" w:rsidRPr="00E220BF" w14:paraId="5333C3A7" w14:textId="77777777" w:rsidTr="00651114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C63C1A" w14:textId="6C2B7D39" w:rsidR="00651114" w:rsidRPr="00E220BF" w:rsidRDefault="00651114" w:rsidP="00170D38">
            <w:r>
              <w:t>Stilling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FC9ED8" w14:textId="77777777" w:rsidR="00651114" w:rsidRPr="00E220BF" w:rsidRDefault="00651114" w:rsidP="00170D38"/>
        </w:tc>
        <w:tc>
          <w:tcPr>
            <w:tcW w:w="548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C667F71" w14:textId="65119793" w:rsidR="00651114" w:rsidRPr="00E220BF" w:rsidRDefault="00651114" w:rsidP="00170D38">
            <w:r>
              <w:t xml:space="preserve">                                     Namn med blokkbokstavar</w:t>
            </w:r>
          </w:p>
        </w:tc>
      </w:tr>
    </w:tbl>
    <w:p w14:paraId="2B0E66F1" w14:textId="77777777" w:rsidR="00354B69" w:rsidRPr="00E220BF" w:rsidRDefault="00354B69" w:rsidP="00B24BD2"/>
    <w:p w14:paraId="180BDAC9" w14:textId="77777777" w:rsidR="00FB3D4E" w:rsidRPr="000A7C92" w:rsidRDefault="00FB3D4E" w:rsidP="00B24BD2"/>
    <w:sectPr w:rsidR="00FB3D4E" w:rsidRPr="000A7C92" w:rsidSect="00082CB6"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FA4F1" w14:textId="77777777" w:rsidR="0065068C" w:rsidRPr="00E220BF" w:rsidRDefault="0065068C" w:rsidP="002C05E3">
      <w:pPr>
        <w:spacing w:after="0" w:line="240" w:lineRule="auto"/>
      </w:pPr>
      <w:r w:rsidRPr="00E220BF">
        <w:separator/>
      </w:r>
    </w:p>
    <w:p w14:paraId="4057A491" w14:textId="77777777" w:rsidR="0065068C" w:rsidRPr="00E220BF" w:rsidRDefault="0065068C"/>
  </w:endnote>
  <w:endnote w:type="continuationSeparator" w:id="0">
    <w:p w14:paraId="2C83AD86" w14:textId="77777777" w:rsidR="0065068C" w:rsidRPr="00E220BF" w:rsidRDefault="0065068C" w:rsidP="002C05E3">
      <w:pPr>
        <w:spacing w:after="0" w:line="240" w:lineRule="auto"/>
      </w:pPr>
      <w:r w:rsidRPr="00E220BF">
        <w:continuationSeparator/>
      </w:r>
    </w:p>
    <w:p w14:paraId="52A4C2B9" w14:textId="77777777" w:rsidR="0065068C" w:rsidRPr="00E220BF" w:rsidRDefault="0065068C"/>
  </w:endnote>
  <w:endnote w:type="continuationNotice" w:id="1">
    <w:p w14:paraId="4422EC4C" w14:textId="77777777" w:rsidR="0065068C" w:rsidRDefault="006506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DED4C" w14:textId="77777777" w:rsidR="009D40A6" w:rsidRPr="00E220BF" w:rsidRDefault="009D40A6" w:rsidP="009D40A6">
    <w:pPr>
      <w:pStyle w:val="Botntekst"/>
      <w:jc w:val="center"/>
    </w:pPr>
  </w:p>
  <w:p w14:paraId="5A9558B2" w14:textId="77777777" w:rsidR="00330113" w:rsidRPr="00E220BF" w:rsidRDefault="003301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9295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F5BCE3" w14:textId="77777777" w:rsidR="00DF42D0" w:rsidRPr="00E220BF" w:rsidRDefault="00BF52F7">
            <w:pPr>
              <w:pStyle w:val="Botntekst"/>
              <w:jc w:val="right"/>
            </w:pPr>
            <w:r w:rsidRPr="00E220BF">
              <w:rPr>
                <w:noProof/>
                <w:lang w:eastAsia="nn-NO"/>
              </w:rPr>
              <w:drawing>
                <wp:anchor distT="0" distB="0" distL="114300" distR="114300" simplePos="0" relativeHeight="251658240" behindDoc="1" locked="0" layoutInCell="1" allowOverlap="1" wp14:anchorId="58D8819E" wp14:editId="04F175ED">
                  <wp:simplePos x="0" y="0"/>
                  <wp:positionH relativeFrom="column">
                    <wp:posOffset>-1047750</wp:posOffset>
                  </wp:positionH>
                  <wp:positionV relativeFrom="paragraph">
                    <wp:posOffset>264803</wp:posOffset>
                  </wp:positionV>
                  <wp:extent cx="7623715" cy="478163"/>
                  <wp:effectExtent l="0" t="0" r="0" b="0"/>
                  <wp:wrapNone/>
                  <wp:docPr id="24" name="Bilde 24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Bilde 13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3715" cy="478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F42D0" w:rsidRPr="00E220BF">
              <w:rPr>
                <w:sz w:val="20"/>
                <w:szCs w:val="20"/>
              </w:rPr>
              <w:t xml:space="preserve">Side </w:t>
            </w:r>
            <w:r w:rsidR="00DF42D0" w:rsidRPr="00E220BF">
              <w:rPr>
                <w:sz w:val="20"/>
                <w:szCs w:val="20"/>
              </w:rPr>
              <w:fldChar w:fldCharType="begin"/>
            </w:r>
            <w:r w:rsidR="00DF42D0" w:rsidRPr="00E220BF">
              <w:rPr>
                <w:sz w:val="20"/>
                <w:szCs w:val="20"/>
              </w:rPr>
              <w:instrText>PAGE</w:instrText>
            </w:r>
            <w:r w:rsidR="00DF42D0" w:rsidRPr="00E220BF">
              <w:rPr>
                <w:sz w:val="20"/>
                <w:szCs w:val="20"/>
              </w:rPr>
              <w:fldChar w:fldCharType="separate"/>
            </w:r>
            <w:r w:rsidR="003063F6" w:rsidRPr="00E220BF">
              <w:rPr>
                <w:sz w:val="20"/>
                <w:szCs w:val="20"/>
              </w:rPr>
              <w:t>3</w:t>
            </w:r>
            <w:r w:rsidR="00DF42D0" w:rsidRPr="00E220BF">
              <w:rPr>
                <w:sz w:val="20"/>
                <w:szCs w:val="20"/>
              </w:rPr>
              <w:fldChar w:fldCharType="end"/>
            </w:r>
            <w:r w:rsidR="00DF42D0" w:rsidRPr="00E220BF">
              <w:rPr>
                <w:sz w:val="20"/>
                <w:szCs w:val="20"/>
              </w:rPr>
              <w:t xml:space="preserve"> av </w:t>
            </w:r>
            <w:r w:rsidR="00DF42D0" w:rsidRPr="00E220BF">
              <w:rPr>
                <w:sz w:val="20"/>
                <w:szCs w:val="20"/>
              </w:rPr>
              <w:fldChar w:fldCharType="begin"/>
            </w:r>
            <w:r w:rsidR="00DF42D0" w:rsidRPr="00E220BF">
              <w:rPr>
                <w:sz w:val="20"/>
                <w:szCs w:val="20"/>
              </w:rPr>
              <w:instrText>NUMPAGES</w:instrText>
            </w:r>
            <w:r w:rsidR="00DF42D0" w:rsidRPr="00E220BF">
              <w:rPr>
                <w:sz w:val="20"/>
                <w:szCs w:val="20"/>
              </w:rPr>
              <w:fldChar w:fldCharType="separate"/>
            </w:r>
            <w:r w:rsidR="003063F6" w:rsidRPr="00E220BF">
              <w:rPr>
                <w:sz w:val="20"/>
                <w:szCs w:val="20"/>
              </w:rPr>
              <w:t>3</w:t>
            </w:r>
            <w:r w:rsidR="00DF42D0" w:rsidRPr="00E220BF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4E5C29EE" w14:textId="77777777" w:rsidR="00330113" w:rsidRPr="00E220BF" w:rsidRDefault="00082CB6" w:rsidP="00082CB6">
    <w:pPr>
      <w:tabs>
        <w:tab w:val="left" w:pos="7855"/>
      </w:tabs>
    </w:pPr>
    <w:r w:rsidRPr="00E220B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48A9" w14:textId="77777777" w:rsidR="00B03CC1" w:rsidRPr="00E220BF" w:rsidRDefault="00B03CC1">
    <w:pPr>
      <w:pStyle w:val="Botntekst"/>
    </w:pPr>
  </w:p>
  <w:p w14:paraId="1880543E" w14:textId="77777777" w:rsidR="00B03CC1" w:rsidRPr="00E220BF" w:rsidRDefault="00B03CC1">
    <w:pPr>
      <w:pStyle w:val="Botntekst"/>
    </w:pPr>
  </w:p>
  <w:p w14:paraId="0E2C982E" w14:textId="77777777" w:rsidR="00B03CC1" w:rsidRPr="00E220BF" w:rsidRDefault="00B03CC1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A358B" w14:textId="77777777" w:rsidR="0065068C" w:rsidRPr="00E220BF" w:rsidRDefault="0065068C" w:rsidP="002C05E3">
      <w:pPr>
        <w:spacing w:after="0" w:line="240" w:lineRule="auto"/>
      </w:pPr>
      <w:r w:rsidRPr="00E220BF">
        <w:separator/>
      </w:r>
    </w:p>
    <w:p w14:paraId="0954F230" w14:textId="77777777" w:rsidR="0065068C" w:rsidRPr="00E220BF" w:rsidRDefault="0065068C"/>
  </w:footnote>
  <w:footnote w:type="continuationSeparator" w:id="0">
    <w:p w14:paraId="7BD4AD3D" w14:textId="77777777" w:rsidR="0065068C" w:rsidRPr="00E220BF" w:rsidRDefault="0065068C" w:rsidP="002C05E3">
      <w:pPr>
        <w:spacing w:after="0" w:line="240" w:lineRule="auto"/>
      </w:pPr>
      <w:r w:rsidRPr="00E220BF">
        <w:continuationSeparator/>
      </w:r>
    </w:p>
    <w:p w14:paraId="2906FFFD" w14:textId="77777777" w:rsidR="0065068C" w:rsidRPr="00E220BF" w:rsidRDefault="0065068C"/>
  </w:footnote>
  <w:footnote w:type="continuationNotice" w:id="1">
    <w:p w14:paraId="22685DCF" w14:textId="77777777" w:rsidR="0065068C" w:rsidRDefault="0065068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3390"/>
    <w:multiLevelType w:val="hybridMultilevel"/>
    <w:tmpl w:val="D6BC6810"/>
    <w:lvl w:ilvl="0" w:tplc="D4D2F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B4B5D"/>
    <w:multiLevelType w:val="hybridMultilevel"/>
    <w:tmpl w:val="085ACCA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E258D"/>
    <w:multiLevelType w:val="hybridMultilevel"/>
    <w:tmpl w:val="8EC0EA24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E85B05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AE91ED2"/>
    <w:multiLevelType w:val="hybridMultilevel"/>
    <w:tmpl w:val="05D2B40A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059630">
    <w:abstractNumId w:val="3"/>
  </w:num>
  <w:num w:numId="2" w16cid:durableId="1619071198">
    <w:abstractNumId w:val="0"/>
  </w:num>
  <w:num w:numId="3" w16cid:durableId="134177252">
    <w:abstractNumId w:val="2"/>
  </w:num>
  <w:num w:numId="4" w16cid:durableId="2107604344">
    <w:abstractNumId w:val="1"/>
  </w:num>
  <w:num w:numId="5" w16cid:durableId="9266967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34"/>
    <w:rsid w:val="00005487"/>
    <w:rsid w:val="00012B88"/>
    <w:rsid w:val="00025278"/>
    <w:rsid w:val="00034377"/>
    <w:rsid w:val="00037BC3"/>
    <w:rsid w:val="00037DB4"/>
    <w:rsid w:val="00051907"/>
    <w:rsid w:val="000529F2"/>
    <w:rsid w:val="00062701"/>
    <w:rsid w:val="00076FB5"/>
    <w:rsid w:val="00082CB6"/>
    <w:rsid w:val="00084E5D"/>
    <w:rsid w:val="000A363A"/>
    <w:rsid w:val="000A402F"/>
    <w:rsid w:val="000A7C92"/>
    <w:rsid w:val="000B2CBE"/>
    <w:rsid w:val="000B3AF0"/>
    <w:rsid w:val="000B6195"/>
    <w:rsid w:val="000C2144"/>
    <w:rsid w:val="000E0564"/>
    <w:rsid w:val="000E5735"/>
    <w:rsid w:val="000E7E77"/>
    <w:rsid w:val="00102B39"/>
    <w:rsid w:val="00102DC0"/>
    <w:rsid w:val="001113AC"/>
    <w:rsid w:val="0011194F"/>
    <w:rsid w:val="00112CD8"/>
    <w:rsid w:val="001437B4"/>
    <w:rsid w:val="001478C3"/>
    <w:rsid w:val="0016313B"/>
    <w:rsid w:val="00163D46"/>
    <w:rsid w:val="00175E0A"/>
    <w:rsid w:val="001847AE"/>
    <w:rsid w:val="00197BB7"/>
    <w:rsid w:val="001A372B"/>
    <w:rsid w:val="001C0796"/>
    <w:rsid w:val="001E2A64"/>
    <w:rsid w:val="001F64A0"/>
    <w:rsid w:val="002144E5"/>
    <w:rsid w:val="002645B7"/>
    <w:rsid w:val="0027090D"/>
    <w:rsid w:val="0028511C"/>
    <w:rsid w:val="002A4955"/>
    <w:rsid w:val="002B55F0"/>
    <w:rsid w:val="002C05E3"/>
    <w:rsid w:val="002C1BAF"/>
    <w:rsid w:val="002F0D47"/>
    <w:rsid w:val="003063F6"/>
    <w:rsid w:val="0031252C"/>
    <w:rsid w:val="003211CB"/>
    <w:rsid w:val="00330113"/>
    <w:rsid w:val="00346DD7"/>
    <w:rsid w:val="00347297"/>
    <w:rsid w:val="0035369E"/>
    <w:rsid w:val="00354B69"/>
    <w:rsid w:val="00355B89"/>
    <w:rsid w:val="00367CE1"/>
    <w:rsid w:val="00377ED9"/>
    <w:rsid w:val="003853DB"/>
    <w:rsid w:val="00391836"/>
    <w:rsid w:val="00394044"/>
    <w:rsid w:val="00396149"/>
    <w:rsid w:val="003E1DD3"/>
    <w:rsid w:val="003E4661"/>
    <w:rsid w:val="003E492F"/>
    <w:rsid w:val="003F4200"/>
    <w:rsid w:val="00413BA3"/>
    <w:rsid w:val="0042200A"/>
    <w:rsid w:val="004255CB"/>
    <w:rsid w:val="004300CF"/>
    <w:rsid w:val="004416DE"/>
    <w:rsid w:val="0045545B"/>
    <w:rsid w:val="00456C17"/>
    <w:rsid w:val="00484E2A"/>
    <w:rsid w:val="0049441D"/>
    <w:rsid w:val="004A7BD4"/>
    <w:rsid w:val="004C1953"/>
    <w:rsid w:val="004C1CB7"/>
    <w:rsid w:val="004D19AA"/>
    <w:rsid w:val="004D2904"/>
    <w:rsid w:val="004D2DBA"/>
    <w:rsid w:val="004E6000"/>
    <w:rsid w:val="004F504B"/>
    <w:rsid w:val="004F5E55"/>
    <w:rsid w:val="004F6AE8"/>
    <w:rsid w:val="00504C3B"/>
    <w:rsid w:val="00505665"/>
    <w:rsid w:val="00514E10"/>
    <w:rsid w:val="00536618"/>
    <w:rsid w:val="0055335C"/>
    <w:rsid w:val="005A2334"/>
    <w:rsid w:val="005B6FDB"/>
    <w:rsid w:val="005B7F38"/>
    <w:rsid w:val="005D4EB9"/>
    <w:rsid w:val="005E08FA"/>
    <w:rsid w:val="005F06C9"/>
    <w:rsid w:val="005F392D"/>
    <w:rsid w:val="00610915"/>
    <w:rsid w:val="006443FD"/>
    <w:rsid w:val="00647EF1"/>
    <w:rsid w:val="0065068C"/>
    <w:rsid w:val="00651114"/>
    <w:rsid w:val="00655D3E"/>
    <w:rsid w:val="00680B79"/>
    <w:rsid w:val="006C1C25"/>
    <w:rsid w:val="006C2149"/>
    <w:rsid w:val="006C450F"/>
    <w:rsid w:val="00734A23"/>
    <w:rsid w:val="007371BE"/>
    <w:rsid w:val="0074557F"/>
    <w:rsid w:val="00745A92"/>
    <w:rsid w:val="0078705C"/>
    <w:rsid w:val="007916FE"/>
    <w:rsid w:val="00795076"/>
    <w:rsid w:val="007A416F"/>
    <w:rsid w:val="007C29F2"/>
    <w:rsid w:val="007E162D"/>
    <w:rsid w:val="007E7093"/>
    <w:rsid w:val="007F0AFF"/>
    <w:rsid w:val="007F114C"/>
    <w:rsid w:val="007F4369"/>
    <w:rsid w:val="007F53F5"/>
    <w:rsid w:val="00843EC9"/>
    <w:rsid w:val="008618C5"/>
    <w:rsid w:val="008663C5"/>
    <w:rsid w:val="008673C8"/>
    <w:rsid w:val="008742AF"/>
    <w:rsid w:val="00892003"/>
    <w:rsid w:val="008924D9"/>
    <w:rsid w:val="008C2DD3"/>
    <w:rsid w:val="008D0FC8"/>
    <w:rsid w:val="008D7352"/>
    <w:rsid w:val="008E010A"/>
    <w:rsid w:val="008E63F2"/>
    <w:rsid w:val="008E6554"/>
    <w:rsid w:val="008E6A56"/>
    <w:rsid w:val="008F3778"/>
    <w:rsid w:val="00901BD6"/>
    <w:rsid w:val="009021CD"/>
    <w:rsid w:val="009112F0"/>
    <w:rsid w:val="00923A52"/>
    <w:rsid w:val="00950705"/>
    <w:rsid w:val="00950975"/>
    <w:rsid w:val="00951049"/>
    <w:rsid w:val="00967C5C"/>
    <w:rsid w:val="00971D17"/>
    <w:rsid w:val="00972243"/>
    <w:rsid w:val="009755AB"/>
    <w:rsid w:val="00985F68"/>
    <w:rsid w:val="009921C6"/>
    <w:rsid w:val="00995CE7"/>
    <w:rsid w:val="009A1E6E"/>
    <w:rsid w:val="009B597E"/>
    <w:rsid w:val="009B5F2B"/>
    <w:rsid w:val="009C20DD"/>
    <w:rsid w:val="009D40A6"/>
    <w:rsid w:val="009E2EB5"/>
    <w:rsid w:val="009F0462"/>
    <w:rsid w:val="009F1691"/>
    <w:rsid w:val="009F4F6F"/>
    <w:rsid w:val="00A07A50"/>
    <w:rsid w:val="00A105B7"/>
    <w:rsid w:val="00A12186"/>
    <w:rsid w:val="00A27BEC"/>
    <w:rsid w:val="00A3001B"/>
    <w:rsid w:val="00A33E5F"/>
    <w:rsid w:val="00A37568"/>
    <w:rsid w:val="00A42A80"/>
    <w:rsid w:val="00A432F4"/>
    <w:rsid w:val="00A4707B"/>
    <w:rsid w:val="00A634D4"/>
    <w:rsid w:val="00A6423D"/>
    <w:rsid w:val="00AC312A"/>
    <w:rsid w:val="00B033CE"/>
    <w:rsid w:val="00B03CC1"/>
    <w:rsid w:val="00B0686A"/>
    <w:rsid w:val="00B06BD7"/>
    <w:rsid w:val="00B0790F"/>
    <w:rsid w:val="00B120BC"/>
    <w:rsid w:val="00B14F72"/>
    <w:rsid w:val="00B15BD0"/>
    <w:rsid w:val="00B15F61"/>
    <w:rsid w:val="00B21A6B"/>
    <w:rsid w:val="00B22CC2"/>
    <w:rsid w:val="00B24BD2"/>
    <w:rsid w:val="00B26C20"/>
    <w:rsid w:val="00B3103F"/>
    <w:rsid w:val="00B31DA3"/>
    <w:rsid w:val="00B45B5E"/>
    <w:rsid w:val="00B50061"/>
    <w:rsid w:val="00B63F09"/>
    <w:rsid w:val="00B740C3"/>
    <w:rsid w:val="00B80AC9"/>
    <w:rsid w:val="00B821D8"/>
    <w:rsid w:val="00B93C00"/>
    <w:rsid w:val="00BA0938"/>
    <w:rsid w:val="00BB13D4"/>
    <w:rsid w:val="00BB5D1A"/>
    <w:rsid w:val="00BB78B0"/>
    <w:rsid w:val="00BC27C3"/>
    <w:rsid w:val="00BD1ECE"/>
    <w:rsid w:val="00BF52F7"/>
    <w:rsid w:val="00C07BC4"/>
    <w:rsid w:val="00C26DA4"/>
    <w:rsid w:val="00C32944"/>
    <w:rsid w:val="00C57073"/>
    <w:rsid w:val="00C96FFB"/>
    <w:rsid w:val="00CB4026"/>
    <w:rsid w:val="00CD2959"/>
    <w:rsid w:val="00CF6C1C"/>
    <w:rsid w:val="00D1706E"/>
    <w:rsid w:val="00D25F21"/>
    <w:rsid w:val="00D27A6C"/>
    <w:rsid w:val="00D356CB"/>
    <w:rsid w:val="00D37D76"/>
    <w:rsid w:val="00D4634B"/>
    <w:rsid w:val="00D624F0"/>
    <w:rsid w:val="00D62572"/>
    <w:rsid w:val="00D74F58"/>
    <w:rsid w:val="00DA53D5"/>
    <w:rsid w:val="00DC07FC"/>
    <w:rsid w:val="00DC1851"/>
    <w:rsid w:val="00DC481C"/>
    <w:rsid w:val="00DE46C7"/>
    <w:rsid w:val="00DF42D0"/>
    <w:rsid w:val="00E06F9B"/>
    <w:rsid w:val="00E07270"/>
    <w:rsid w:val="00E220BF"/>
    <w:rsid w:val="00E510AC"/>
    <w:rsid w:val="00E56BC2"/>
    <w:rsid w:val="00E578E2"/>
    <w:rsid w:val="00E812C9"/>
    <w:rsid w:val="00E82002"/>
    <w:rsid w:val="00E9654A"/>
    <w:rsid w:val="00E97486"/>
    <w:rsid w:val="00ED4A46"/>
    <w:rsid w:val="00EE49E5"/>
    <w:rsid w:val="00EF0EFC"/>
    <w:rsid w:val="00F11C20"/>
    <w:rsid w:val="00F14990"/>
    <w:rsid w:val="00F24983"/>
    <w:rsid w:val="00F34EEC"/>
    <w:rsid w:val="00F36990"/>
    <w:rsid w:val="00F62D2E"/>
    <w:rsid w:val="00F806D6"/>
    <w:rsid w:val="00F9631F"/>
    <w:rsid w:val="00FB3D4E"/>
    <w:rsid w:val="00FB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9E7F8"/>
  <w15:chartTrackingRefBased/>
  <w15:docId w15:val="{9DE39F6F-28A7-42C6-A2AC-848AE7407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3C8"/>
    <w:rPr>
      <w:sz w:val="24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923A52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923A5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paragraph" w:styleId="Overskrift3">
    <w:name w:val="heading 3"/>
    <w:basedOn w:val="Normal"/>
    <w:next w:val="Normal"/>
    <w:link w:val="Overskrift3Teikn"/>
    <w:uiPriority w:val="9"/>
    <w:unhideWhenUsed/>
    <w:qFormat/>
    <w:rsid w:val="0034729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Overskrift4">
    <w:name w:val="heading 4"/>
    <w:basedOn w:val="Normal"/>
    <w:next w:val="Normal"/>
    <w:link w:val="Overskrift4Teikn"/>
    <w:uiPriority w:val="9"/>
    <w:unhideWhenUsed/>
    <w:qFormat/>
    <w:rsid w:val="003940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Overskrift5">
    <w:name w:val="heading 5"/>
    <w:basedOn w:val="Normal"/>
    <w:next w:val="Normal"/>
    <w:link w:val="Overskrift5Teikn"/>
    <w:uiPriority w:val="9"/>
    <w:unhideWhenUsed/>
    <w:qFormat/>
    <w:rsid w:val="001A372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13B" w:themeColor="accent1" w:themeShade="BF"/>
    </w:rPr>
  </w:style>
  <w:style w:type="paragraph" w:styleId="Overskrift6">
    <w:name w:val="heading 6"/>
    <w:basedOn w:val="Normal"/>
    <w:next w:val="Normal"/>
    <w:link w:val="Overskrift6Teikn"/>
    <w:uiPriority w:val="9"/>
    <w:unhideWhenUsed/>
    <w:qFormat/>
    <w:rsid w:val="001A37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2B27" w:themeColor="accent1" w:themeShade="7F"/>
    </w:rPr>
  </w:style>
  <w:style w:type="paragraph" w:styleId="Overskrift7">
    <w:name w:val="heading 7"/>
    <w:basedOn w:val="Normal"/>
    <w:next w:val="Normal"/>
    <w:link w:val="Overskrift7Teikn"/>
    <w:uiPriority w:val="9"/>
    <w:unhideWhenUsed/>
    <w:qFormat/>
    <w:rsid w:val="001A37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B27" w:themeColor="accent1" w:themeShade="7F"/>
    </w:rPr>
  </w:style>
  <w:style w:type="paragraph" w:styleId="Overskrift8">
    <w:name w:val="heading 8"/>
    <w:basedOn w:val="Normal"/>
    <w:next w:val="Normal"/>
    <w:link w:val="Overskrift8Teikn"/>
    <w:uiPriority w:val="9"/>
    <w:unhideWhenUsed/>
    <w:qFormat/>
    <w:rsid w:val="001A37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ikn"/>
    <w:uiPriority w:val="9"/>
    <w:unhideWhenUsed/>
    <w:qFormat/>
    <w:rsid w:val="001A37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923A52"/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923A52"/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character" w:customStyle="1" w:styleId="Overskrift3Teikn">
    <w:name w:val="Overskrift 3 Teikn"/>
    <w:basedOn w:val="Standardskriftforavsnitt"/>
    <w:link w:val="Overskrift3"/>
    <w:uiPriority w:val="9"/>
    <w:rsid w:val="00347297"/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Topptekst">
    <w:name w:val="header"/>
    <w:basedOn w:val="Normal"/>
    <w:link w:val="TopptekstTeik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2C05E3"/>
  </w:style>
  <w:style w:type="paragraph" w:styleId="Botntekst">
    <w:name w:val="footer"/>
    <w:basedOn w:val="Normal"/>
    <w:link w:val="BotntekstTeik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2C05E3"/>
  </w:style>
  <w:style w:type="paragraph" w:styleId="Tittel">
    <w:name w:val="Title"/>
    <w:basedOn w:val="Normal"/>
    <w:next w:val="Normal"/>
    <w:link w:val="TittelTeikn"/>
    <w:uiPriority w:val="10"/>
    <w:qFormat/>
    <w:rsid w:val="00A07A50"/>
    <w:pPr>
      <w:spacing w:line="240" w:lineRule="auto"/>
      <w:contextualSpacing/>
    </w:pPr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A07A50"/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2C05E3"/>
    <w:pPr>
      <w:numPr>
        <w:ilvl w:val="1"/>
      </w:numPr>
    </w:pPr>
    <w:rPr>
      <w:rFonts w:eastAsiaTheme="minorEastAsia"/>
      <w:b/>
      <w:spacing w:val="15"/>
      <w:sz w:val="28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2C05E3"/>
    <w:rPr>
      <w:rFonts w:eastAsiaTheme="minorEastAsia"/>
      <w:b/>
      <w:spacing w:val="15"/>
      <w:sz w:val="28"/>
    </w:rPr>
  </w:style>
  <w:style w:type="paragraph" w:styleId="INNH1">
    <w:name w:val="toc 1"/>
    <w:basedOn w:val="Normal"/>
    <w:next w:val="Normal"/>
    <w:autoRedefine/>
    <w:uiPriority w:val="39"/>
    <w:unhideWhenUsed/>
    <w:rsid w:val="000B6195"/>
    <w:pPr>
      <w:spacing w:after="100"/>
    </w:pPr>
    <w:rPr>
      <w:b/>
      <w:sz w:val="22"/>
    </w:rPr>
  </w:style>
  <w:style w:type="paragraph" w:styleId="INNH2">
    <w:name w:val="toc 2"/>
    <w:basedOn w:val="Normal"/>
    <w:next w:val="Normal"/>
    <w:autoRedefine/>
    <w:uiPriority w:val="39"/>
    <w:unhideWhenUsed/>
    <w:rsid w:val="000B6195"/>
    <w:pPr>
      <w:spacing w:after="100"/>
      <w:ind w:left="220"/>
    </w:pPr>
    <w:rPr>
      <w:sz w:val="22"/>
    </w:rPr>
  </w:style>
  <w:style w:type="character" w:styleId="Hyperkopling">
    <w:name w:val="Hyperlink"/>
    <w:basedOn w:val="Standardskriftforavsnitt"/>
    <w:uiPriority w:val="99"/>
    <w:unhideWhenUsed/>
    <w:rsid w:val="00DA53D5"/>
    <w:rPr>
      <w:color w:val="005850" w:themeColor="hyperlink"/>
      <w:u w:val="single"/>
    </w:rPr>
  </w:style>
  <w:style w:type="table" w:styleId="Tabellrutenett">
    <w:name w:val="Table Grid"/>
    <w:basedOn w:val="Vanlegtabell"/>
    <w:uiPriority w:val="39"/>
    <w:rsid w:val="00951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Sunnfjordgrnrutenett">
    <w:name w:val="1_Sunnfjord grøn rutenett"/>
    <w:basedOn w:val="Vanlegtabell"/>
    <w:uiPriority w:val="99"/>
    <w:rsid w:val="00647EF1"/>
    <w:pPr>
      <w:spacing w:after="0" w:line="240" w:lineRule="auto"/>
    </w:pPr>
    <w:tblPr>
      <w:tblBorders>
        <w:insideH w:val="single" w:sz="4" w:space="0" w:color="005850" w:themeColor="text2"/>
        <w:insideV w:val="single" w:sz="4" w:space="0" w:color="005850" w:themeColor="text2"/>
      </w:tblBorders>
    </w:tblPr>
    <w:tcPr>
      <w:vAlign w:val="center"/>
    </w:tcPr>
    <w:tblStylePr w:type="firstRow">
      <w:rPr>
        <w:b/>
      </w:rPr>
    </w:tblStylePr>
  </w:style>
  <w:style w:type="paragraph" w:customStyle="1" w:styleId="Tabelloverskrift">
    <w:name w:val="Tabelloverskrift"/>
    <w:basedOn w:val="Normal"/>
    <w:link w:val="TabelloverskriftTegn"/>
    <w:uiPriority w:val="9"/>
    <w:qFormat/>
    <w:rsid w:val="00514E10"/>
    <w:pPr>
      <w:spacing w:after="0" w:line="240" w:lineRule="auto"/>
    </w:pPr>
    <w:rPr>
      <w:b/>
      <w:color w:val="000000" w:themeColor="text1"/>
      <w:sz w:val="22"/>
    </w:rPr>
  </w:style>
  <w:style w:type="character" w:customStyle="1" w:styleId="TabelloverskriftTegn">
    <w:name w:val="Tabelloverskrift Tegn"/>
    <w:basedOn w:val="Standardskriftforavsnitt"/>
    <w:link w:val="Tabelloverskrift"/>
    <w:uiPriority w:val="9"/>
    <w:rsid w:val="008673C8"/>
    <w:rPr>
      <w:b/>
      <w:color w:val="000000" w:themeColor="text1"/>
    </w:rPr>
  </w:style>
  <w:style w:type="table" w:styleId="Rutenettabell4uthevingsfarge4">
    <w:name w:val="Grid Table 4 Accent 4"/>
    <w:basedOn w:val="Vanlegtabell"/>
    <w:uiPriority w:val="49"/>
    <w:rsid w:val="00034377"/>
    <w:pPr>
      <w:spacing w:after="0" w:line="240" w:lineRule="auto"/>
    </w:pPr>
    <w:tblPr>
      <w:tblStyleRowBandSize w:val="1"/>
      <w:tblStyleColBandSize w:val="1"/>
      <w:tblBorders>
        <w:top w:val="single" w:sz="4" w:space="0" w:color="F6B8BE" w:themeColor="accent4" w:themeTint="99"/>
        <w:left w:val="single" w:sz="4" w:space="0" w:color="F6B8BE" w:themeColor="accent4" w:themeTint="99"/>
        <w:bottom w:val="single" w:sz="4" w:space="0" w:color="F6B8BE" w:themeColor="accent4" w:themeTint="99"/>
        <w:right w:val="single" w:sz="4" w:space="0" w:color="F6B8BE" w:themeColor="accent4" w:themeTint="99"/>
        <w:insideH w:val="single" w:sz="4" w:space="0" w:color="F6B8BE" w:themeColor="accent4" w:themeTint="99"/>
        <w:insideV w:val="single" w:sz="4" w:space="0" w:color="F6B8B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18A93" w:themeColor="accent4"/>
          <w:left w:val="single" w:sz="4" w:space="0" w:color="F18A93" w:themeColor="accent4"/>
          <w:bottom w:val="single" w:sz="4" w:space="0" w:color="F18A93" w:themeColor="accent4"/>
          <w:right w:val="single" w:sz="4" w:space="0" w:color="F18A93" w:themeColor="accent4"/>
          <w:insideH w:val="nil"/>
          <w:insideV w:val="nil"/>
        </w:tcBorders>
        <w:shd w:val="clear" w:color="auto" w:fill="F18A93" w:themeFill="accent4"/>
      </w:tcPr>
    </w:tblStylePr>
    <w:tblStylePr w:type="lastRow">
      <w:rPr>
        <w:b/>
        <w:bCs/>
      </w:rPr>
      <w:tblPr/>
      <w:tcPr>
        <w:tcBorders>
          <w:top w:val="double" w:sz="4" w:space="0" w:color="F18A9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7E9" w:themeFill="accent4" w:themeFillTint="33"/>
      </w:tcPr>
    </w:tblStylePr>
    <w:tblStylePr w:type="band1Horz">
      <w:tblPr/>
      <w:tcPr>
        <w:shd w:val="clear" w:color="auto" w:fill="FCE7E9" w:themeFill="accent4" w:themeFillTint="33"/>
      </w:tcPr>
    </w:tblStylePr>
  </w:style>
  <w:style w:type="table" w:styleId="Rutenettabell5mrk">
    <w:name w:val="Grid Table 5 Dark"/>
    <w:basedOn w:val="Vanlegtabell"/>
    <w:uiPriority w:val="50"/>
    <w:rsid w:val="00BD1EC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customStyle="1" w:styleId="Overskrift4Teikn">
    <w:name w:val="Overskrift 4 Teikn"/>
    <w:basedOn w:val="Standardskriftforavsnitt"/>
    <w:link w:val="Overskrift4"/>
    <w:uiPriority w:val="9"/>
    <w:rsid w:val="00394044"/>
    <w:rPr>
      <w:rFonts w:asciiTheme="majorHAnsi" w:eastAsiaTheme="majorEastAsia" w:hAnsiTheme="majorHAnsi" w:cstheme="majorBidi"/>
      <w:b/>
      <w:iCs/>
      <w:sz w:val="24"/>
    </w:rPr>
  </w:style>
  <w:style w:type="table" w:styleId="Tabelltema">
    <w:name w:val="Table Theme"/>
    <w:basedOn w:val="Vanlegtabell"/>
    <w:uiPriority w:val="99"/>
    <w:semiHidden/>
    <w:unhideWhenUsed/>
    <w:rsid w:val="00102D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47297"/>
    <w:pPr>
      <w:ind w:left="720"/>
      <w:contextualSpacing/>
    </w:pPr>
  </w:style>
  <w:style w:type="character" w:customStyle="1" w:styleId="Overskrift5Teikn">
    <w:name w:val="Overskrift 5 Teikn"/>
    <w:basedOn w:val="Standardskriftforavsnitt"/>
    <w:link w:val="Overskrift5"/>
    <w:uiPriority w:val="9"/>
    <w:rsid w:val="001A372B"/>
    <w:rPr>
      <w:rFonts w:asciiTheme="majorHAnsi" w:eastAsiaTheme="majorEastAsia" w:hAnsiTheme="majorHAnsi" w:cstheme="majorBidi"/>
      <w:color w:val="00413B" w:themeColor="accent1" w:themeShade="BF"/>
      <w:sz w:val="24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1A372B"/>
    <w:rPr>
      <w:rFonts w:asciiTheme="majorHAnsi" w:eastAsiaTheme="majorEastAsia" w:hAnsiTheme="majorHAnsi" w:cstheme="majorBidi"/>
      <w:color w:val="002B27" w:themeColor="accent1" w:themeShade="7F"/>
      <w:sz w:val="24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1A372B"/>
    <w:rPr>
      <w:rFonts w:asciiTheme="majorHAnsi" w:eastAsiaTheme="majorEastAsia" w:hAnsiTheme="majorHAnsi" w:cstheme="majorBidi"/>
      <w:i/>
      <w:iCs/>
      <w:color w:val="002B27" w:themeColor="accent1" w:themeShade="7F"/>
      <w:sz w:val="24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1A372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1A37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Rutenettabell4uthevingsfarge6">
    <w:name w:val="Grid Table 4 Accent 6"/>
    <w:basedOn w:val="Vanlegtabell"/>
    <w:uiPriority w:val="49"/>
    <w:rsid w:val="00413BA3"/>
    <w:pPr>
      <w:spacing w:after="0" w:line="240" w:lineRule="auto"/>
    </w:pPr>
    <w:tblPr>
      <w:tblStyleRowBandSize w:val="1"/>
      <w:tblStyleColBandSize w:val="1"/>
      <w:tblBorders>
        <w:top w:val="single" w:sz="4" w:space="0" w:color="FDD276" w:themeColor="accent6" w:themeTint="99"/>
        <w:left w:val="single" w:sz="4" w:space="0" w:color="FDD276" w:themeColor="accent6" w:themeTint="99"/>
        <w:bottom w:val="single" w:sz="4" w:space="0" w:color="FDD276" w:themeColor="accent6" w:themeTint="99"/>
        <w:right w:val="single" w:sz="4" w:space="0" w:color="FDD276" w:themeColor="accent6" w:themeTint="99"/>
        <w:insideH w:val="single" w:sz="4" w:space="0" w:color="FDD276" w:themeColor="accent6" w:themeTint="99"/>
        <w:insideV w:val="single" w:sz="4" w:space="0" w:color="FDD27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DB51B" w:themeColor="accent6"/>
          <w:left w:val="single" w:sz="4" w:space="0" w:color="FDB51B" w:themeColor="accent6"/>
          <w:bottom w:val="single" w:sz="4" w:space="0" w:color="FDB51B" w:themeColor="accent6"/>
          <w:right w:val="single" w:sz="4" w:space="0" w:color="FDB51B" w:themeColor="accent6"/>
          <w:insideH w:val="nil"/>
          <w:insideV w:val="nil"/>
        </w:tcBorders>
        <w:shd w:val="clear" w:color="auto" w:fill="FDB51B" w:themeFill="accent6"/>
      </w:tcPr>
    </w:tblStylePr>
    <w:tblStylePr w:type="lastRow">
      <w:rPr>
        <w:b/>
        <w:bCs/>
      </w:rPr>
      <w:tblPr/>
      <w:tcPr>
        <w:tcBorders>
          <w:top w:val="double" w:sz="4" w:space="0" w:color="FDB51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D1" w:themeFill="accent6" w:themeFillTint="33"/>
      </w:tcPr>
    </w:tblStylePr>
    <w:tblStylePr w:type="band1Horz">
      <w:tblPr/>
      <w:tcPr>
        <w:shd w:val="clear" w:color="auto" w:fill="FEF0D1" w:themeFill="accent6" w:themeFillTint="33"/>
      </w:tcPr>
    </w:tblStylePr>
  </w:style>
  <w:style w:type="table" w:customStyle="1" w:styleId="2Sunnfjordgrnvertikal">
    <w:name w:val="2_Sunnfjord grøn vertikal"/>
    <w:basedOn w:val="Vanlegtabell"/>
    <w:uiPriority w:val="99"/>
    <w:rsid w:val="00FB3D4E"/>
    <w:pPr>
      <w:spacing w:after="0" w:line="240" w:lineRule="auto"/>
    </w:pPr>
    <w:tblPr>
      <w:tblBorders>
        <w:insideV w:val="single" w:sz="4" w:space="0" w:color="005850" w:themeColor="text2"/>
      </w:tblBorders>
    </w:tblPr>
    <w:tcPr>
      <w:vAlign w:val="center"/>
    </w:tcPr>
    <w:tblStylePr w:type="firstRow">
      <w:pPr>
        <w:jc w:val="left"/>
      </w:pPr>
      <w:rPr>
        <w:b/>
      </w:rPr>
    </w:tblStylePr>
  </w:style>
  <w:style w:type="table" w:customStyle="1" w:styleId="3Sunnfjordhorisontal">
    <w:name w:val="3_Sunnfjord horisontal"/>
    <w:basedOn w:val="Vanlegtabell"/>
    <w:uiPriority w:val="99"/>
    <w:rsid w:val="00DC07FC"/>
    <w:pPr>
      <w:spacing w:after="0" w:line="240" w:lineRule="auto"/>
    </w:pPr>
    <w:tblPr>
      <w:tblBorders>
        <w:insideH w:val="single" w:sz="4" w:space="0" w:color="005850" w:themeColor="text2"/>
      </w:tblBorders>
    </w:tblPr>
    <w:tcPr>
      <w:vAlign w:val="center"/>
    </w:tcPr>
  </w:style>
  <w:style w:type="paragraph" w:styleId="Brdtekst">
    <w:name w:val="Body Text"/>
    <w:basedOn w:val="Normal"/>
    <w:link w:val="BrdtekstTeikn"/>
    <w:rsid w:val="0028511C"/>
    <w:pPr>
      <w:spacing w:after="0" w:line="300" w:lineRule="atLeast"/>
    </w:pPr>
    <w:rPr>
      <w:rFonts w:ascii="DepCentury Old Style" w:eastAsia="Times New Roman" w:hAnsi="DepCentury Old Style" w:cs="Times New Roman"/>
      <w:kern w:val="0"/>
      <w:sz w:val="22"/>
      <w:szCs w:val="20"/>
      <w:lang w:eastAsia="nb-NO"/>
      <w14:ligatures w14:val="none"/>
    </w:rPr>
  </w:style>
  <w:style w:type="character" w:customStyle="1" w:styleId="BrdtekstTeikn">
    <w:name w:val="Brødtekst Teikn"/>
    <w:basedOn w:val="Standardskriftforavsnitt"/>
    <w:link w:val="Brdtekst"/>
    <w:rsid w:val="0028511C"/>
    <w:rPr>
      <w:rFonts w:ascii="DepCentury Old Style" w:eastAsia="Times New Roman" w:hAnsi="DepCentury Old Style" w:cs="Times New Roman"/>
      <w:kern w:val="0"/>
      <w:szCs w:val="20"/>
      <w:lang w:eastAsia="nb-NO"/>
      <w14:ligatures w14:val="none"/>
    </w:rPr>
  </w:style>
  <w:style w:type="paragraph" w:customStyle="1" w:styleId="Contractstyle">
    <w:name w:val="Contractstyle"/>
    <w:link w:val="ContractstyleTegn"/>
    <w:rsid w:val="00651114"/>
    <w:pPr>
      <w:keepLines/>
      <w:spacing w:before="120" w:after="120" w:line="240" w:lineRule="auto"/>
      <w:ind w:left="720"/>
    </w:pPr>
    <w:rPr>
      <w:rFonts w:ascii="Times New Roman" w:eastAsia="Times New Roman" w:hAnsi="Times New Roman" w:cs="Times New Roman"/>
      <w:kern w:val="0"/>
      <w:szCs w:val="20"/>
      <w:lang w:val="nb-NO"/>
      <w14:ligatures w14:val="none"/>
    </w:rPr>
  </w:style>
  <w:style w:type="character" w:customStyle="1" w:styleId="ContractstyleTegn">
    <w:name w:val="Contractstyle Tegn"/>
    <w:link w:val="Contractstyle"/>
    <w:rsid w:val="00651114"/>
    <w:rPr>
      <w:rFonts w:ascii="Times New Roman" w:eastAsia="Times New Roman" w:hAnsi="Times New Roman" w:cs="Times New Roman"/>
      <w:kern w:val="0"/>
      <w:szCs w:val="20"/>
      <w:lang w:val="nb-NO"/>
      <w14:ligatures w14:val="none"/>
    </w:rPr>
  </w:style>
  <w:style w:type="character" w:customStyle="1" w:styleId="normaltextrun">
    <w:name w:val="normaltextrun"/>
    <w:basedOn w:val="Standardskriftforavsnitt"/>
    <w:rsid w:val="00651114"/>
  </w:style>
  <w:style w:type="character" w:styleId="Plasshaldartekst">
    <w:name w:val="Placeholder Text"/>
    <w:basedOn w:val="Standardskriftforavsnitt"/>
    <w:uiPriority w:val="99"/>
    <w:semiHidden/>
    <w:rsid w:val="00B93C0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5svst\Downloads\Mal\1_Rapportmal%20ein%20farge.dotx" TargetMode="External"/></Relationships>
</file>

<file path=word/theme/theme1.xml><?xml version="1.0" encoding="utf-8"?>
<a:theme xmlns:a="http://schemas.openxmlformats.org/drawingml/2006/main" name="Office-tema">
  <a:themeElements>
    <a:clrScheme name="Rapportmal Sunnfjord kommune">
      <a:dk1>
        <a:sysClr val="windowText" lastClr="000000"/>
      </a:dk1>
      <a:lt1>
        <a:sysClr val="window" lastClr="FFFFFF"/>
      </a:lt1>
      <a:dk2>
        <a:srgbClr val="005850"/>
      </a:dk2>
      <a:lt2>
        <a:srgbClr val="D3EBE0"/>
      </a:lt2>
      <a:accent1>
        <a:srgbClr val="005850"/>
      </a:accent1>
      <a:accent2>
        <a:srgbClr val="6EC498"/>
      </a:accent2>
      <a:accent3>
        <a:srgbClr val="F0885F"/>
      </a:accent3>
      <a:accent4>
        <a:srgbClr val="F18A93"/>
      </a:accent4>
      <a:accent5>
        <a:srgbClr val="BFDAE6"/>
      </a:accent5>
      <a:accent6>
        <a:srgbClr val="FDB51B"/>
      </a:accent6>
      <a:hlink>
        <a:srgbClr val="005850"/>
      </a:hlink>
      <a:folHlink>
        <a:srgbClr val="00558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5EEA770AEE5142B484FBB1E36B2909" ma:contentTypeVersion="13" ma:contentTypeDescription="Opprett et nytt dokument." ma:contentTypeScope="" ma:versionID="6eecdbecc612e9389164defcc0b83103">
  <xsd:schema xmlns:xsd="http://www.w3.org/2001/XMLSchema" xmlns:xs="http://www.w3.org/2001/XMLSchema" xmlns:p="http://schemas.microsoft.com/office/2006/metadata/properties" xmlns:ns2="d010b339-c3fc-420b-9de8-7d787d166794" xmlns:ns3="0666e290-1ebc-4e54-9764-93bcdef87ffa" targetNamespace="http://schemas.microsoft.com/office/2006/metadata/properties" ma:root="true" ma:fieldsID="18141235d5a953594a613a94736788d5" ns2:_="" ns3:_="">
    <xsd:import namespace="d010b339-c3fc-420b-9de8-7d787d166794"/>
    <xsd:import namespace="0666e290-1ebc-4e54-9764-93bcdef87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0b339-c3fc-420b-9de8-7d787d1667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b3024c63-406c-49fb-aa0c-dbcdf5c90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66e290-1ebc-4e54-9764-93bcdef87ff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5f61145-d29a-43cd-898a-a301d6112ff8}" ma:internalName="TaxCatchAll" ma:showField="CatchAllData" ma:web="0666e290-1ebc-4e54-9764-93bcdef87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10b339-c3fc-420b-9de8-7d787d166794">
      <Terms xmlns="http://schemas.microsoft.com/office/infopath/2007/PartnerControls"/>
    </lcf76f155ced4ddcb4097134ff3c332f>
    <TaxCatchAll xmlns="0666e290-1ebc-4e54-9764-93bcdef87ffa" xsi:nil="true"/>
  </documentManagement>
</p:properties>
</file>

<file path=customXml/itemProps1.xml><?xml version="1.0" encoding="utf-8"?>
<ds:datastoreItem xmlns:ds="http://schemas.openxmlformats.org/officeDocument/2006/customXml" ds:itemID="{6A6AE92E-3707-44DD-9345-A96A3E4350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32F505-846F-4A35-A766-06570725C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40B374-3A17-4C6D-BCE1-A8E9E305CE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10b339-c3fc-420b-9de8-7d787d166794"/>
    <ds:schemaRef ds:uri="0666e290-1ebc-4e54-9764-93bcdef87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719BAB-ECD3-45EC-A67B-A7B1D79FD552}">
  <ds:schemaRefs>
    <ds:schemaRef ds:uri="http://schemas.microsoft.com/office/2006/metadata/properties"/>
    <ds:schemaRef ds:uri="http://schemas.microsoft.com/office/infopath/2007/PartnerControls"/>
    <ds:schemaRef ds:uri="d010b339-c3fc-420b-9de8-7d787d166794"/>
    <ds:schemaRef ds:uri="0666e290-1ebc-4e54-9764-93bcdef87f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1_Rapportmal ein farge</Template>
  <TotalTime>1</TotalTime>
  <Pages>2</Pages>
  <Words>190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SySIKT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Svein Erik Storkås</dc:creator>
  <cp:keywords/>
  <dc:description/>
  <cp:lastModifiedBy>Marika Peterson</cp:lastModifiedBy>
  <cp:revision>5</cp:revision>
  <dcterms:created xsi:type="dcterms:W3CDTF">2026-08-24T09:35:00Z</dcterms:created>
  <dcterms:modified xsi:type="dcterms:W3CDTF">2026-08-27T08:30:00Z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0x010100725EEA770AEE5142B484FBB1E36B2909</vt:lpwstr>
  </property>
  <property fmtid="{D5CDD505-2E9C-101B-9397-08002B2CF9AE}" pid="3" name="MediaServiceImageTags">
    <vt:lpwstr/>
  </property>
</Properties>
</file>